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bookmarkStart w:id="0" w:name="_GoBack"/>
      <w:bookmarkEnd w:id="0"/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1B9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1B9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1B90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EE93-5394-44D5-B352-7D316FF3D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2018-12-03T04:25:00Z</dcterms:modified>
</cp:coreProperties>
</file>